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567" w:rsidRDefault="00871567" w:rsidP="00871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BACON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871567" w:rsidRDefault="00871567" w:rsidP="00871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871567" w:rsidRDefault="00871567" w:rsidP="00871567">
      <w:pPr>
        <w:rPr>
          <w:rFonts w:ascii="Times New Roman" w:hAnsi="Times New Roman" w:cs="Times New Roman"/>
        </w:rPr>
      </w:pPr>
    </w:p>
    <w:p w:rsidR="00871567" w:rsidRDefault="00871567" w:rsidP="00871567">
      <w:pPr>
        <w:rPr>
          <w:rFonts w:ascii="Times New Roman" w:hAnsi="Times New Roman" w:cs="Times New Roman"/>
        </w:rPr>
      </w:pPr>
    </w:p>
    <w:p w:rsidR="00871567" w:rsidRDefault="00871567" w:rsidP="00871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Langton(q.v.) and William </w:t>
      </w:r>
    </w:p>
    <w:p w:rsidR="00871567" w:rsidRDefault="00871567" w:rsidP="00871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Dawys</w:t>
      </w:r>
      <w:proofErr w:type="spellEnd"/>
      <w:r>
        <w:rPr>
          <w:rFonts w:ascii="Times New Roman" w:hAnsi="Times New Roman" w:cs="Times New Roman"/>
        </w:rPr>
        <w:t>(q.v.), both of Northampton.</w:t>
      </w:r>
    </w:p>
    <w:p w:rsidR="00871567" w:rsidRDefault="00871567" w:rsidP="00871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9218F">
        <w:rPr>
          <w:rFonts w:ascii="Times New Roman" w:hAnsi="Times New Roman" w:cs="Times New Roman"/>
        </w:rPr>
        <w:t>(</w:t>
      </w:r>
      <w:proofErr w:type="gramStart"/>
      <w:r w:rsidRPr="0009218F"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871567" w:rsidRDefault="00871567" w:rsidP="00871567">
      <w:pPr>
        <w:rPr>
          <w:rFonts w:ascii="Times New Roman" w:hAnsi="Times New Roman" w:cs="Times New Roman"/>
        </w:rPr>
      </w:pPr>
    </w:p>
    <w:p w:rsidR="00871567" w:rsidRDefault="00871567" w:rsidP="00871567">
      <w:pPr>
        <w:rPr>
          <w:rFonts w:ascii="Times New Roman" w:hAnsi="Times New Roman" w:cs="Times New Roman"/>
        </w:rPr>
      </w:pPr>
    </w:p>
    <w:p w:rsidR="00871567" w:rsidRDefault="00871567" w:rsidP="00871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2017</w:t>
      </w:r>
    </w:p>
    <w:p w:rsidR="006B2F86" w:rsidRPr="00E71FC3" w:rsidRDefault="008715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567" w:rsidRDefault="00871567" w:rsidP="00E71FC3">
      <w:r>
        <w:separator/>
      </w:r>
    </w:p>
  </w:endnote>
  <w:endnote w:type="continuationSeparator" w:id="0">
    <w:p w:rsidR="00871567" w:rsidRDefault="008715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567" w:rsidRDefault="00871567" w:rsidP="00E71FC3">
      <w:r>
        <w:separator/>
      </w:r>
    </w:p>
  </w:footnote>
  <w:footnote w:type="continuationSeparator" w:id="0">
    <w:p w:rsidR="00871567" w:rsidRDefault="008715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67"/>
    <w:rsid w:val="001A7C09"/>
    <w:rsid w:val="00733BE7"/>
    <w:rsid w:val="0087156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B02DB8-8940-44EE-93F1-A2D3E6688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715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2017-01-18T22:09:00Z</dcterms:created>
  <dcterms:modified xsi:type="dcterms:W3CDTF">2017-01-18T22:09:00Z</dcterms:modified>
</cp:coreProperties>
</file>